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715E4" w14:textId="6F7CF29D" w:rsidR="00AF6D15" w:rsidRPr="0008159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081599">
        <w:rPr>
          <w:rFonts w:cs="Arial"/>
          <w:b/>
          <w:sz w:val="24"/>
          <w:szCs w:val="24"/>
        </w:rPr>
        <w:t>3GPP TSG-RAN5 Meeting #</w:t>
      </w:r>
      <w:r w:rsidR="00081599" w:rsidRPr="00081599">
        <w:rPr>
          <w:rFonts w:cs="Arial"/>
          <w:b/>
          <w:sz w:val="24"/>
          <w:szCs w:val="24"/>
        </w:rPr>
        <w:t>105</w:t>
      </w:r>
      <w:r w:rsidRPr="00081599">
        <w:rPr>
          <w:b/>
          <w:i/>
          <w:sz w:val="28"/>
        </w:rPr>
        <w:tab/>
        <w:t>R5-2</w:t>
      </w:r>
      <w:r w:rsidRPr="00081599">
        <w:rPr>
          <w:rFonts w:eastAsia="SimSun"/>
          <w:b/>
          <w:i/>
          <w:sz w:val="28"/>
          <w:lang w:eastAsia="zh-CN"/>
        </w:rPr>
        <w:t>4</w:t>
      </w:r>
      <w:r w:rsidR="00081599" w:rsidRPr="00081599">
        <w:rPr>
          <w:b/>
          <w:i/>
          <w:sz w:val="28"/>
        </w:rPr>
        <w:t>6471</w:t>
      </w:r>
    </w:p>
    <w:p w14:paraId="211FA9A4" w14:textId="00239E9B" w:rsidR="00AF6D15" w:rsidRPr="00081599" w:rsidRDefault="0008159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r w:rsidRPr="00081599">
        <w:rPr>
          <w:rFonts w:ascii="Arial" w:hAnsi="Arial" w:cs="Arial"/>
          <w:b/>
          <w:bCs/>
          <w:sz w:val="24"/>
        </w:rPr>
        <w:t>Orlando, Florida, USA, 18th Nov 2024 – 22nd Nov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6D15" w14:paraId="7B25CB5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BBBF0" w14:textId="71884C70" w:rsidR="00AF6D1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AF6D15" w14:paraId="58FEF2E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AAF" w14:textId="77777777" w:rsidR="00AF6D1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6D15" w14:paraId="09FA107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7BAA24D" w14:textId="77777777" w:rsidR="00AF6D15" w:rsidRDefault="00AF6D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DF137E4" w14:textId="77777777" w:rsidR="00AF6D15" w:rsidRDefault="00AF6D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D15" w14:paraId="7883FF5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5F7D3" w14:textId="77777777" w:rsidR="00AF6D1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130A5" w14:textId="2280723C" w:rsidR="00AF6D15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081599" w:rsidRPr="00081599">
              <w:t>PC3 NRCA combos with 2 bands and 3 bands</w:t>
            </w:r>
          </w:p>
        </w:tc>
      </w:tr>
      <w:tr w:rsidR="00AF6D15" w14:paraId="0EF9F2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E848F4" w14:textId="77777777" w:rsidR="00AF6D15" w:rsidRDefault="00AF6D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C43C56E" w14:textId="77777777" w:rsidR="00AF6D15" w:rsidRDefault="00AF6D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D15" w14:paraId="72E73A5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883F9" w14:textId="77777777" w:rsidR="00AF6D1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E4BA3C5" w14:textId="730DB0FA" w:rsidR="00AF6D15" w:rsidRDefault="00081599">
            <w:pPr>
              <w:pStyle w:val="CRCoverPage"/>
              <w:spacing w:after="0"/>
              <w:ind w:left="100"/>
            </w:pPr>
            <w:r w:rsidRPr="00081599">
              <w:t>AT&amp;T, WE Certification Oy, 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D6C53D" w14:textId="77777777" w:rsidR="00AF6D15" w:rsidRDefault="00AF6D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59749F" w14:textId="77777777" w:rsidR="00AF6D1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BF232" w14:textId="2BB7BC34" w:rsidR="00AF6D15" w:rsidRDefault="00081599">
            <w:pPr>
              <w:pStyle w:val="CRCoverPage"/>
              <w:spacing w:after="0"/>
              <w:ind w:left="100"/>
            </w:pPr>
            <w:r>
              <w:t>2024-11-20</w:t>
            </w:r>
          </w:p>
        </w:tc>
      </w:tr>
    </w:tbl>
    <w:p w14:paraId="2BB6BF3A" w14:textId="77777777" w:rsidR="00AF6D15" w:rsidRDefault="00AF6D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6D15" w14:paraId="2D818FA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D2EBD0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AD58F0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9C8E1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6DC2379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9BA96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880054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5752D3B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E71AEAC" w14:textId="77777777" w:rsidR="00AF6D1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A46D99F" w14:textId="77777777" w:rsidR="00AF6D1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77A23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B54E3A" w14:textId="77777777" w:rsidR="00AF6D1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70C25" w14:textId="74E6EC12" w:rsidR="00AF6D15" w:rsidRDefault="000815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9B1B3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5DAF5C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916D26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1517D5" w14:textId="77777777" w:rsidR="00AF6D1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015BB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E6820" w14:textId="77777777" w:rsidR="00AF6D1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D4826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5C04F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23E4AB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B8651F3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B029817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188C5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3389BF3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7D76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B0FCF2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219F24E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6820097" w14:textId="77777777" w:rsidR="00AF6D1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D5A8E" w14:textId="77777777" w:rsidR="00AF6D1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A7D1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DD98A" w14:textId="77777777" w:rsidR="00AF6D1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F4A17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A2EB9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5A3EBB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158A15D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3363FE" w14:textId="77777777" w:rsidR="00AF6D1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0072C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02595" w14:textId="77777777" w:rsidR="00AF6D1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EB60C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ABA03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392C1B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3B6FECA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94D06" w14:textId="77777777" w:rsidR="00AF6D1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C9727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F80F2" w14:textId="77777777" w:rsidR="00AF6D1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28C38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A250D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34C5C3F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C3AC8EC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3AE3EC" w14:textId="77777777" w:rsidR="00AF6D1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4694A6" w14:textId="59FB5FD4" w:rsidR="00AF6D15" w:rsidRDefault="000815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17BD1" w14:textId="77777777" w:rsidR="00AF6D1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8071F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61664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5DE9F28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FC633B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A778940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4CA5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95E1B19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28107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5C8F15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7DD82F0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0A9722" w14:textId="77777777" w:rsidR="00AF6D1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54EEFB" w14:textId="77777777" w:rsidR="00AF6D1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1084B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821DA" w14:textId="77777777" w:rsidR="00AF6D1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784BC" w14:textId="1B983A6F" w:rsidR="00AF6D15" w:rsidRDefault="000815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BE048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3D0AAEF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901526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84046" w14:textId="77777777" w:rsidR="00AF6D1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6A5BB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0CAC6" w14:textId="77777777" w:rsidR="00AF6D1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D017F2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38F3C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0F8CD16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DE7F09B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065C34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0BEDF6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DB4E39D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4AF1437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4B492C" w14:textId="77777777" w:rsidR="00AF6D1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B42D926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E918189" w14:textId="77777777" w:rsidR="00AF6D1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8D53C14" w14:textId="3D7F20E5" w:rsidR="00AF6D15" w:rsidRDefault="006C45C0" w:rsidP="00625FA2">
            <w:pPr>
              <w:pStyle w:val="CRCoverPage"/>
              <w:spacing w:after="0"/>
              <w:rPr>
                <w:bCs/>
                <w:caps/>
              </w:rPr>
            </w:pPr>
            <w:r>
              <w:rPr>
                <w:bCs/>
                <w:caps/>
              </w:rPr>
              <w:t>The following NR Ca configurations are completed.</w:t>
            </w:r>
          </w:p>
          <w:p w14:paraId="79342BD3" w14:textId="77777777" w:rsidR="00625FA2" w:rsidRDefault="00625FA2" w:rsidP="00625FA2">
            <w:pPr>
              <w:pStyle w:val="CRCoverPage"/>
              <w:spacing w:after="0"/>
              <w:rPr>
                <w:bCs/>
                <w:caps/>
              </w:rPr>
            </w:pPr>
          </w:p>
          <w:tbl>
            <w:tblPr>
              <w:tblW w:w="3373" w:type="dxa"/>
              <w:tblLook w:val="04A0" w:firstRow="1" w:lastRow="0" w:firstColumn="1" w:lastColumn="0" w:noHBand="0" w:noVBand="1"/>
            </w:tblPr>
            <w:tblGrid>
              <w:gridCol w:w="1933"/>
              <w:gridCol w:w="1440"/>
            </w:tblGrid>
            <w:tr w:rsidR="00625FA2" w:rsidRPr="00625FA2" w14:paraId="0AB553F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961B5A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hideMark/>
                </w:tcPr>
                <w:p w14:paraId="5481981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9D1A2DA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9633D3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F3044F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</w:t>
                  </w:r>
                </w:p>
              </w:tc>
            </w:tr>
            <w:tr w:rsidR="00625FA2" w:rsidRPr="00625FA2" w14:paraId="209BFD7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A613BB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F3DCAD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78447366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B568F4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2C3453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7BB3161F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50C175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BE9998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11D96E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06493E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D89F8E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</w:t>
                  </w:r>
                </w:p>
              </w:tc>
            </w:tr>
            <w:tr w:rsidR="00625FA2" w:rsidRPr="00625FA2" w14:paraId="47FF290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733A4A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33FF74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77A86988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2D4D1A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97BA65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14C42597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2E58D2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B63F53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CBE8F07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3E2D21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FA1C99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762BE8A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581C0C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DCE80B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4015BD2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D8A481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CFC24A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1D31D7A6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D076A4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083D93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0A79C72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C2AB0A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CC7DD1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6F272CD2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CDABA9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E34803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733F2AE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CEF5DB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5EAFED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296F9956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95E1E4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ABDABA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001AF96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95A466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74B557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4B36A76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5DF5E6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534874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6A073A1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AC1EB6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C6F6F2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01A47F8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24CCD9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778D58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5368EA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EBE001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A16513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3034B53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90C3D1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58F942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38ECB98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18557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D93C4A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405F10B5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C95341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2FD742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7EDDCD4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A10BD3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F38533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</w:t>
                  </w:r>
                </w:p>
              </w:tc>
            </w:tr>
            <w:tr w:rsidR="00625FA2" w:rsidRPr="00625FA2" w14:paraId="465BF708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E183A1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CA_n2(2A)-n5A-n66A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27A3BF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D4A87BF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120C87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CA_n2(2A)-n5A-n66A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B87AC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</w:t>
                  </w:r>
                </w:p>
              </w:tc>
            </w:tr>
            <w:tr w:rsidR="00625FA2" w:rsidRPr="00625FA2" w14:paraId="107C2BCA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F467C6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CA_n2(2A)-n5A-n66A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E20843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6A9FC86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6A88BA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CA_n2(2A)-n5A-n66A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B0219A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516181E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ED901D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628AC2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A8994B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4C2438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BA66BF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</w:t>
                  </w:r>
                </w:p>
              </w:tc>
            </w:tr>
            <w:tr w:rsidR="00625FA2" w:rsidRPr="00625FA2" w14:paraId="0D84D37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B1BE99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8DDBC1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6D17901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BB01B7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E19C13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4536232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C0076B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CA_n2(2A)-n14A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8D602C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0BB00DA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8F051E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CA_n2(2A)-n14A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682317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CA_n2A-n14A</w:t>
                  </w:r>
                </w:p>
              </w:tc>
            </w:tr>
            <w:tr w:rsidR="00625FA2" w:rsidRPr="00625FA2" w14:paraId="0EFDED27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C078ED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CA_n2(2A)-n30A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8FF8E2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5809B28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E7FA95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CA_n2(2A)-n30A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291377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CA_n2A-n30A</w:t>
                  </w:r>
                </w:p>
              </w:tc>
            </w:tr>
            <w:tr w:rsidR="00625FA2" w:rsidRPr="00625FA2" w14:paraId="14C104D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713179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27D1CA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29E88DC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BE4761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6933F1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0CFE977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992FFA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765872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63AA5AD5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E05A85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A17F1F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657F95D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96B8FD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E7B267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1CE27012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AA5626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5BCF3D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1135222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5F21F8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4B078B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</w:t>
                  </w:r>
                </w:p>
              </w:tc>
            </w:tr>
            <w:tr w:rsidR="00625FA2" w:rsidRPr="00625FA2" w14:paraId="7C1877F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D42936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E1EBBD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C39E76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1BF821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AEDB4B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5F9DBFC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4704DD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366F3A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6B5F883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1D42AE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37E134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</w:t>
                  </w:r>
                </w:p>
              </w:tc>
            </w:tr>
            <w:tr w:rsidR="00625FA2" w:rsidRPr="00625FA2" w14:paraId="38B9AE2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E0B872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B4C49D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DDFC71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65BAB9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5D1D4D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17D858AB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CE504D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8F8476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2AC93A0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1CE639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5CED4D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23ADEFB6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4C37E7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AD7CBA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3E1A6F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2D1EB9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A48BF5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288630F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2CEAE8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E09C98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07B05053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F12430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AA2840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3D342EAB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20627B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12E6DB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BEE6EEF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5EF358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4E4787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4FC75AD3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5228A6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924B1D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0B4FEB2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DF422B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9E402E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2DB4A562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3FDEAF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F2C333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7A8472B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6397E7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6B64BB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</w:t>
                  </w:r>
                </w:p>
              </w:tc>
            </w:tr>
            <w:tr w:rsidR="00625FA2" w:rsidRPr="00625FA2" w14:paraId="05E3285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630D2C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A122A0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48A3455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68E296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6D731E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67A6D9A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AA6DD56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E860CD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1DD700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6F90E8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BAEF44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</w:t>
                  </w:r>
                </w:p>
              </w:tc>
            </w:tr>
            <w:tr w:rsidR="00625FA2" w:rsidRPr="00625FA2" w14:paraId="51D1F335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720880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60F3E3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0E7030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E6C196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418A7B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CA_n14A-n66A</w:t>
                  </w:r>
                </w:p>
              </w:tc>
            </w:tr>
            <w:tr w:rsidR="00625FA2" w:rsidRPr="00625FA2" w14:paraId="6027F20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96B09F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A692E7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52E5DDB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77DDBB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26343D7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CA_n14A-n66A</w:t>
                  </w:r>
                </w:p>
              </w:tc>
            </w:tr>
            <w:tr w:rsidR="00625FA2" w:rsidRPr="00625FA2" w14:paraId="4169FA6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ED370B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098651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3BA7213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9B7B78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80890C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CA_n14A-n77A</w:t>
                  </w:r>
                </w:p>
              </w:tc>
            </w:tr>
            <w:tr w:rsidR="00625FA2" w:rsidRPr="00625FA2" w14:paraId="3DFFCCA2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5B2560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59A5D72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D0D3DEA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95A443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6F6970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CA_n30A-n66A</w:t>
                  </w:r>
                </w:p>
              </w:tc>
            </w:tr>
            <w:tr w:rsidR="00625FA2" w:rsidRPr="00625FA2" w14:paraId="13B84397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00D075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EDF331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31F5BBB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F05B4D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CA_n30A-n66(3A)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8F7BD21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CA_n30A-n66A</w:t>
                  </w:r>
                </w:p>
              </w:tc>
            </w:tr>
            <w:tr w:rsidR="00625FA2" w:rsidRPr="00625FA2" w14:paraId="32EF2FD1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50EC60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2CF39F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ACE3D35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D0A272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98D3F9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CA_n30A-n77A</w:t>
                  </w:r>
                </w:p>
              </w:tc>
            </w:tr>
            <w:tr w:rsidR="00625FA2" w:rsidRPr="00625FA2" w14:paraId="1D53ACEE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50EE58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789677A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6A46DB5F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E1DF8B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EDC08B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485862BD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B5AC0A0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39C904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0484346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1D0D02B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2CEBD7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02626CE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F499D4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622DC1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55C5BA20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4F76CEC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31A5F4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0E19D3BF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D82325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6D32AB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7E5CEC88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FDCFB2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B9B42C3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1470E3E3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DEB185D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F128479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20777A59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9E32B5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B02AB6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20C8DA9C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29D649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B2836B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04E48BB3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477665E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 BCS1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39EF9D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  <w:tr w:rsidR="00625FA2" w:rsidRPr="00625FA2" w14:paraId="16E42FF5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ED00188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CD79E64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-</w:t>
                  </w:r>
                </w:p>
              </w:tc>
            </w:tr>
            <w:tr w:rsidR="00625FA2" w:rsidRPr="00625FA2" w14:paraId="197DEF64" w14:textId="77777777" w:rsidTr="00625FA2">
              <w:trPr>
                <w:trHeight w:val="204"/>
              </w:trPr>
              <w:tc>
                <w:tcPr>
                  <w:tcW w:w="1933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B10845F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44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3B31D75" w14:textId="77777777" w:rsidR="00625FA2" w:rsidRPr="00625FA2" w:rsidRDefault="00625FA2" w:rsidP="00625FA2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25FA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</w:t>
                  </w:r>
                </w:p>
              </w:tc>
            </w:tr>
          </w:tbl>
          <w:p w14:paraId="2F2352FE" w14:textId="22BB246E" w:rsidR="00625FA2" w:rsidRPr="00625FA2" w:rsidRDefault="00625FA2" w:rsidP="00625FA2">
            <w:pPr>
              <w:pStyle w:val="CRCoverPage"/>
              <w:spacing w:after="0"/>
              <w:rPr>
                <w:bCs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3953D" w14:textId="77777777" w:rsidR="00AF6D15" w:rsidRDefault="00AF6D15">
            <w:pPr>
              <w:pStyle w:val="CRCoverPage"/>
              <w:spacing w:after="0"/>
            </w:pPr>
          </w:p>
        </w:tc>
      </w:tr>
      <w:tr w:rsidR="00AF6D15" w14:paraId="36D5204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B6F5D8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A02145F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D43D21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539F2CE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E2E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25FE20F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442E45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7AFC4D0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D1E3ECB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BECC7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D977206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6D15" w14:paraId="07991FC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430324" w14:textId="77777777" w:rsidR="00AF6D1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DC2F08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050D29" w14:textId="77777777" w:rsidR="00AF6D1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6D423" w14:textId="793CDCB4" w:rsidR="00AF6D1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 w:rsidR="00355F11">
              <w:rPr>
                <w:lang w:val="en-US"/>
              </w:rPr>
              <w:t xml:space="preserve">in three parts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4E81B" w14:textId="77777777" w:rsidR="00AF6D15" w:rsidRDefault="00AF6D15">
            <w:pPr>
              <w:pStyle w:val="CRCoverPage"/>
              <w:spacing w:after="0"/>
            </w:pPr>
          </w:p>
        </w:tc>
      </w:tr>
      <w:tr w:rsidR="00AF6D15" w14:paraId="32F5B9AE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54E5E" w14:textId="77777777" w:rsidR="00AF6D15" w:rsidRDefault="00AF6D1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17C38A8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96239B" w14:textId="77777777" w:rsidR="00AF6D15" w:rsidRDefault="00AF6D1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A8FB" w14:textId="77777777" w:rsidR="00AF6D15" w:rsidRDefault="00AF6D1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88F4" w14:textId="77777777" w:rsidR="00AF6D15" w:rsidRDefault="00AF6D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7E1152A" w14:textId="77777777" w:rsidR="00AF6D15" w:rsidRDefault="00AF6D15">
      <w:pPr>
        <w:pStyle w:val="CRCoverPage"/>
        <w:rPr>
          <w:lang w:val="en-US"/>
        </w:rPr>
      </w:pPr>
    </w:p>
    <w:sectPr w:rsidR="00AF6D1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9A3CF" w14:textId="77777777" w:rsidR="002E49D0" w:rsidRDefault="002E49D0">
      <w:pPr>
        <w:spacing w:after="0"/>
      </w:pPr>
      <w:r>
        <w:separator/>
      </w:r>
    </w:p>
  </w:endnote>
  <w:endnote w:type="continuationSeparator" w:id="0">
    <w:p w14:paraId="2E04895B" w14:textId="77777777" w:rsidR="002E49D0" w:rsidRDefault="002E49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04E1E" w14:textId="77777777" w:rsidR="00AF6D1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BA3D4" w14:textId="77777777" w:rsidR="002E49D0" w:rsidRDefault="002E49D0">
      <w:pPr>
        <w:spacing w:after="0"/>
      </w:pPr>
      <w:r>
        <w:separator/>
      </w:r>
    </w:p>
  </w:footnote>
  <w:footnote w:type="continuationSeparator" w:id="0">
    <w:p w14:paraId="35C8AF56" w14:textId="77777777" w:rsidR="002E49D0" w:rsidRDefault="002E49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DA5C4" w14:textId="77777777" w:rsidR="00AF6D15" w:rsidRDefault="00AF6D15">
    <w:pPr>
      <w:pStyle w:val="Header"/>
    </w:pPr>
  </w:p>
  <w:p w14:paraId="7B7D0819" w14:textId="77777777" w:rsidR="00AF6D15" w:rsidRDefault="00AF6D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91451526">
    <w:abstractNumId w:val="3"/>
  </w:num>
  <w:num w:numId="2" w16cid:durableId="1079449220">
    <w:abstractNumId w:val="5"/>
  </w:num>
  <w:num w:numId="3" w16cid:durableId="368141821">
    <w:abstractNumId w:val="1"/>
  </w:num>
  <w:num w:numId="4" w16cid:durableId="1022441091">
    <w:abstractNumId w:val="4"/>
  </w:num>
  <w:num w:numId="5" w16cid:durableId="980186823">
    <w:abstractNumId w:val="14"/>
  </w:num>
  <w:num w:numId="6" w16cid:durableId="797648465">
    <w:abstractNumId w:val="2"/>
  </w:num>
  <w:num w:numId="7" w16cid:durableId="1527058273">
    <w:abstractNumId w:val="10"/>
  </w:num>
  <w:num w:numId="8" w16cid:durableId="1983583654">
    <w:abstractNumId w:val="7"/>
  </w:num>
  <w:num w:numId="9" w16cid:durableId="434400296">
    <w:abstractNumId w:val="13"/>
  </w:num>
  <w:num w:numId="10" w16cid:durableId="1945577699">
    <w:abstractNumId w:val="15"/>
  </w:num>
  <w:num w:numId="11" w16cid:durableId="1803307710">
    <w:abstractNumId w:val="16"/>
  </w:num>
  <w:num w:numId="12" w16cid:durableId="601843333">
    <w:abstractNumId w:val="8"/>
  </w:num>
  <w:num w:numId="13" w16cid:durableId="2088722273">
    <w:abstractNumId w:val="9"/>
  </w:num>
  <w:num w:numId="14" w16cid:durableId="940146242">
    <w:abstractNumId w:val="6"/>
  </w:num>
  <w:num w:numId="15" w16cid:durableId="1974871424">
    <w:abstractNumId w:val="12"/>
  </w:num>
  <w:num w:numId="16" w16cid:durableId="1597863165">
    <w:abstractNumId w:val="0"/>
  </w:num>
  <w:num w:numId="17" w16cid:durableId="18212689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1599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49D0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55F11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2BB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1CC1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5FA2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45C0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2FF5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AF6D15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47C8A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0523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574A0C"/>
  <w15:docId w15:val="{E0F3A627-6F37-4DF2-898C-0DAEEFE8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E3052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8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487</Words>
  <Characters>2781</Characters>
  <Application>Microsoft Office Word</Application>
  <DocSecurity>0</DocSecurity>
  <Lines>23</Lines>
  <Paragraphs>6</Paragraphs>
  <ScaleCrop>false</ScaleCrop>
  <Company>ETSI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7</cp:revision>
  <cp:lastPrinted>2020-02-05T15:54:00Z</cp:lastPrinted>
  <dcterms:created xsi:type="dcterms:W3CDTF">2024-11-20T16:34:00Z</dcterms:created>
  <dcterms:modified xsi:type="dcterms:W3CDTF">2024-11-21T14:23:00Z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